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AC3DA" w14:textId="77777777" w:rsidR="000F0EB9" w:rsidRPr="007B7B3B" w:rsidRDefault="000F0EB9" w:rsidP="00500604">
      <w:pPr>
        <w:pStyle w:val="Heading2"/>
        <w:numPr>
          <w:ilvl w:val="0"/>
          <w:numId w:val="41"/>
        </w:numPr>
        <w:ind w:left="567" w:right="140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225AEC89" w14:textId="4BF9921C" w:rsidR="00C32E54" w:rsidRPr="00620F85" w:rsidRDefault="000F0EB9" w:rsidP="000F0EB9">
      <w:pPr>
        <w:ind w:left="567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 w:rsidRPr="00620F85">
        <w:rPr>
          <w:rFonts w:asciiTheme="minorHAnsi" w:hAnsiTheme="minorHAnsi" w:cstheme="minorHAnsi"/>
          <w:lang w:val="x-none" w:eastAsia="en-IN"/>
        </w:rPr>
        <w:t>The</w:t>
      </w:r>
      <w:r w:rsidRPr="00620F85">
        <w:rPr>
          <w:rFonts w:asciiTheme="minorHAnsi" w:hAnsiTheme="minorHAnsi" w:cstheme="minorHAnsi"/>
          <w:lang w:val="en-US" w:eastAsia="en-IN"/>
        </w:rPr>
        <w:t xml:space="preserve"> primary objective of</w:t>
      </w:r>
      <w:r w:rsidRPr="00620F85">
        <w:rPr>
          <w:rFonts w:asciiTheme="minorHAnsi" w:hAnsiTheme="minorHAnsi" w:cstheme="minorHAnsi"/>
          <w:lang w:val="x-none" w:eastAsia="en-IN"/>
        </w:rPr>
        <w:t xml:space="preserve"> </w:t>
      </w:r>
      <w:r w:rsidRPr="00620F85">
        <w:rPr>
          <w:rFonts w:asciiTheme="minorHAnsi" w:hAnsiTheme="minorHAnsi" w:cstheme="minorHAnsi"/>
          <w:lang w:val="en-US" w:eastAsia="en-IN"/>
        </w:rPr>
        <w:t xml:space="preserve">Jagananna </w:t>
      </w:r>
      <w:r w:rsidRPr="00620F85">
        <w:rPr>
          <w:rFonts w:asciiTheme="minorHAnsi" w:hAnsiTheme="minorHAnsi" w:cstheme="minorHAnsi"/>
          <w:lang w:val="x-none" w:eastAsia="en-IN"/>
        </w:rPr>
        <w:t xml:space="preserve">Amma </w:t>
      </w:r>
      <w:proofErr w:type="spellStart"/>
      <w:r w:rsidRPr="00620F85">
        <w:rPr>
          <w:rFonts w:asciiTheme="minorHAnsi" w:hAnsiTheme="minorHAnsi" w:cstheme="minorHAnsi"/>
          <w:lang w:val="x-none" w:eastAsia="en-IN"/>
        </w:rPr>
        <w:t>Vodi</w:t>
      </w:r>
      <w:proofErr w:type="spellEnd"/>
      <w:r w:rsidRPr="00620F85">
        <w:rPr>
          <w:rFonts w:asciiTheme="minorHAnsi" w:hAnsiTheme="minorHAnsi" w:cstheme="minorHAnsi"/>
          <w:lang w:eastAsia="en-IN"/>
        </w:rPr>
        <w:t xml:space="preserve"> scheme is to</w:t>
      </w:r>
      <w:r w:rsidRPr="00620F85">
        <w:rPr>
          <w:rFonts w:asciiTheme="minorHAnsi" w:hAnsiTheme="minorHAnsi" w:cstheme="minorHAnsi"/>
          <w:lang w:val="x-none" w:eastAsia="en-IN"/>
        </w:rPr>
        <w:t xml:space="preserve"> provi</w:t>
      </w:r>
      <w:r w:rsidRPr="00620F85">
        <w:rPr>
          <w:rFonts w:asciiTheme="minorHAnsi" w:hAnsiTheme="minorHAnsi" w:cstheme="minorHAnsi"/>
          <w:lang w:eastAsia="en-IN"/>
        </w:rPr>
        <w:t>de</w:t>
      </w:r>
      <w:r w:rsidRPr="00620F85">
        <w:rPr>
          <w:rFonts w:asciiTheme="minorHAnsi" w:hAnsiTheme="minorHAnsi" w:cstheme="minorHAnsi"/>
          <w:lang w:val="x-none" w:eastAsia="en-IN"/>
        </w:rPr>
        <w:t xml:space="preserve"> financial assistance to each </w:t>
      </w:r>
      <w:r w:rsidR="004D4028" w:rsidRPr="00620F85">
        <w:rPr>
          <w:rFonts w:asciiTheme="minorHAnsi" w:hAnsiTheme="minorHAnsi" w:cstheme="minorHAnsi"/>
          <w:lang w:eastAsia="en-IN"/>
        </w:rPr>
        <w:t xml:space="preserve">unique </w:t>
      </w:r>
      <w:r w:rsidRPr="00620F85">
        <w:rPr>
          <w:rFonts w:asciiTheme="minorHAnsi" w:hAnsiTheme="minorHAnsi" w:cstheme="minorHAnsi"/>
          <w:lang w:val="x-none" w:eastAsia="en-IN"/>
        </w:rPr>
        <w:t>mother or recognized guardian in the absence of mother, who is below poverty line household, irrespective of caste, creed, religion and region to enable her to educate child/children from Class I to XII</w:t>
      </w:r>
      <w:r w:rsidRPr="00620F85">
        <w:rPr>
          <w:rFonts w:asciiTheme="minorHAnsi" w:hAnsiTheme="minorHAnsi" w:cstheme="minorHAnsi"/>
          <w:color w:val="4D5156"/>
          <w:shd w:val="clear" w:color="auto" w:fill="FFFFFF"/>
        </w:rPr>
        <w:t>.</w:t>
      </w:r>
    </w:p>
    <w:p w14:paraId="1531118C" w14:textId="12363CDF" w:rsidR="006877E6" w:rsidRPr="007B7B3B" w:rsidRDefault="00406125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451303DC" w:rsidR="00406125" w:rsidRPr="00644351" w:rsidRDefault="00B43B1E" w:rsidP="00F21618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>
        <w:rPr>
          <w:rFonts w:asciiTheme="minorHAnsi" w:hAnsiTheme="minorHAnsi" w:cstheme="minorHAnsi"/>
          <w:lang w:eastAsia="en-IN"/>
        </w:rPr>
        <w:t>Welfare and Education Assistant</w:t>
      </w:r>
      <w:r w:rsidR="003F39B9">
        <w:rPr>
          <w:rFonts w:asciiTheme="minorHAnsi" w:hAnsiTheme="minorHAnsi" w:cstheme="minorHAnsi"/>
          <w:lang w:eastAsia="en-IN"/>
        </w:rPr>
        <w:t xml:space="preserve">, Ward </w:t>
      </w:r>
      <w:r w:rsidR="00295841">
        <w:rPr>
          <w:rFonts w:asciiTheme="minorHAnsi" w:hAnsiTheme="minorHAnsi" w:cstheme="minorHAnsi"/>
          <w:lang w:eastAsia="en-IN"/>
        </w:rPr>
        <w:t>Education Data Processing</w:t>
      </w:r>
      <w:r w:rsidR="003F39B9">
        <w:rPr>
          <w:rFonts w:asciiTheme="minorHAnsi" w:hAnsiTheme="minorHAnsi" w:cstheme="minorHAnsi"/>
          <w:lang w:eastAsia="en-IN"/>
        </w:rPr>
        <w:t xml:space="preserve"> Secretary</w:t>
      </w:r>
    </w:p>
    <w:p w14:paraId="4038D391" w14:textId="396769F7" w:rsidR="007D05A8" w:rsidRPr="007B7B3B" w:rsidRDefault="006C216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1F2F0C85" w:rsidR="006E402C" w:rsidRPr="00D83911" w:rsidRDefault="006E402C" w:rsidP="00D83911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D83911">
        <w:rPr>
          <w:rFonts w:asciiTheme="minorHAnsi" w:hAnsiTheme="minorHAnsi" w:cstheme="minorHAnsi"/>
        </w:rPr>
        <w:t xml:space="preserve">The beneficiary must meet the following criteria </w:t>
      </w:r>
      <w:r w:rsidR="006861BA" w:rsidRPr="00D83911">
        <w:rPr>
          <w:rFonts w:asciiTheme="minorHAnsi" w:hAnsiTheme="minorHAnsi" w:cstheme="minorHAnsi"/>
        </w:rPr>
        <w:t>to</w:t>
      </w:r>
      <w:r w:rsidRPr="00D83911">
        <w:rPr>
          <w:rFonts w:asciiTheme="minorHAnsi" w:hAnsiTheme="minorHAnsi" w:cstheme="minorHAnsi"/>
        </w:rPr>
        <w:t xml:space="preserve"> become eligible for financial assistance under this scheme:</w:t>
      </w:r>
    </w:p>
    <w:p w14:paraId="3A84A4DE" w14:textId="77777777" w:rsidR="006E402C" w:rsidRPr="00B3769F" w:rsidRDefault="006E402C" w:rsidP="006E402C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718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5"/>
        <w:gridCol w:w="1866"/>
        <w:gridCol w:w="6675"/>
      </w:tblGrid>
      <w:tr w:rsidR="00FE5797" w:rsidRPr="00D83911" w14:paraId="746CD065" w14:textId="77777777" w:rsidTr="004D3827">
        <w:trPr>
          <w:trHeight w:hRule="exact" w:val="385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04936" w14:textId="77777777" w:rsidR="00FE5797" w:rsidRPr="00D83911" w:rsidRDefault="00FE5797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D83911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55EB5" w14:textId="77777777" w:rsidR="00FE5797" w:rsidRPr="00D83911" w:rsidRDefault="00FE5797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D83911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F012C" w14:textId="49AAF65A" w:rsidR="00FE5797" w:rsidRPr="00D83911" w:rsidRDefault="00F347F9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D83911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F347F9" w:rsidRPr="00D83911" w14:paraId="0006F92C" w14:textId="77777777" w:rsidTr="004D3827">
        <w:trPr>
          <w:trHeight w:hRule="exact" w:val="624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911348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9D6D7A" w14:textId="21170185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D9D43" w14:textId="2A79027C" w:rsidR="00F347F9" w:rsidRPr="00D83911" w:rsidRDefault="00F347F9" w:rsidP="00F347F9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Total family Income should be less than Rs.</w:t>
            </w:r>
            <w:r w:rsidR="00E440EE" w:rsidRPr="00D83911">
              <w:rPr>
                <w:rFonts w:asciiTheme="minorHAnsi" w:hAnsiTheme="minorHAnsi" w:cstheme="minorHAnsi"/>
              </w:rPr>
              <w:t xml:space="preserve"> </w:t>
            </w:r>
            <w:r w:rsidRPr="00D83911">
              <w:rPr>
                <w:rFonts w:asciiTheme="minorHAnsi" w:hAnsiTheme="minorHAnsi" w:cstheme="minorHAnsi"/>
              </w:rPr>
              <w:t>10,000/- per month in Rural areas and Rs.</w:t>
            </w:r>
            <w:r w:rsidR="00E440EE" w:rsidRPr="00D83911">
              <w:rPr>
                <w:rFonts w:asciiTheme="minorHAnsi" w:hAnsiTheme="minorHAnsi" w:cstheme="minorHAnsi"/>
              </w:rPr>
              <w:t xml:space="preserve"> </w:t>
            </w:r>
            <w:r w:rsidRPr="00D83911">
              <w:rPr>
                <w:rFonts w:asciiTheme="minorHAnsi" w:hAnsiTheme="minorHAnsi" w:cstheme="minorHAnsi"/>
              </w:rPr>
              <w:t>12,000/- per month in Urban areas (BPL)</w:t>
            </w:r>
          </w:p>
        </w:tc>
      </w:tr>
      <w:tr w:rsidR="00F347F9" w:rsidRPr="00D83911" w14:paraId="5A750C9C" w14:textId="77777777" w:rsidTr="004D3827">
        <w:trPr>
          <w:trHeight w:hRule="exact" w:val="666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42F96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24577" w14:textId="77777777" w:rsidR="00F347F9" w:rsidRPr="00D83911" w:rsidRDefault="00F347F9" w:rsidP="00F347F9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Mother/beneficiary possess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97908" w14:textId="255A47D7" w:rsidR="00F347F9" w:rsidRPr="00D83911" w:rsidRDefault="00F347F9" w:rsidP="003F39B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 xml:space="preserve">The beneficiary/mother should possess white ration card and a valid Aadhar card issued by Govt. </w:t>
            </w:r>
          </w:p>
        </w:tc>
      </w:tr>
      <w:tr w:rsidR="00F347F9" w:rsidRPr="00D83911" w14:paraId="4E089123" w14:textId="77777777" w:rsidTr="004D3827">
        <w:trPr>
          <w:trHeight w:hRule="exact" w:val="847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9B4E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FE8FC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9E9BB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F347F9" w:rsidRPr="00D83911" w14:paraId="141F2E3C" w14:textId="77777777" w:rsidTr="004D3827">
        <w:trPr>
          <w:trHeight w:hRule="exact" w:val="679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4BC43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73A4B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434EC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Family should not own a four-wheeler (Taxis, Tractors, Autos are exempted).</w:t>
            </w:r>
          </w:p>
        </w:tc>
      </w:tr>
      <w:tr w:rsidR="00F347F9" w:rsidRPr="00D83911" w14:paraId="08237198" w14:textId="77777777" w:rsidTr="004D3827">
        <w:trPr>
          <w:trHeight w:hRule="exact" w:val="624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D67E0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6B911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69FF5" w14:textId="7551473F" w:rsidR="00F347F9" w:rsidRPr="00D83911" w:rsidRDefault="004D3827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average consumption of electricity of a family in the last 12 months should not exceed 300 units per month</w:t>
            </w:r>
          </w:p>
        </w:tc>
      </w:tr>
      <w:tr w:rsidR="00F347F9" w:rsidRPr="00D83911" w14:paraId="6A55A788" w14:textId="77777777" w:rsidTr="004D3827">
        <w:trPr>
          <w:trHeight w:hRule="exact" w:val="391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983CC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21010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EFF51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F347F9" w:rsidRPr="00D83911" w14:paraId="2DD771AA" w14:textId="77777777" w:rsidTr="004D3827">
        <w:trPr>
          <w:trHeight w:hRule="exact" w:val="372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8F5D4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  <w:p w14:paraId="39CBB5A9" w14:textId="77777777" w:rsidR="00F347F9" w:rsidRPr="00D83911" w:rsidRDefault="00F347F9" w:rsidP="00D83911">
            <w:pPr>
              <w:autoSpaceDE w:val="0"/>
              <w:autoSpaceDN w:val="0"/>
              <w:adjustRightInd w:val="0"/>
              <w:spacing w:after="0" w:line="240" w:lineRule="auto"/>
              <w:ind w:left="720"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4E0BF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EDCBF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Land in municipal area should be less than 1000 Sq. ft</w:t>
            </w:r>
          </w:p>
        </w:tc>
      </w:tr>
      <w:tr w:rsidR="00F347F9" w:rsidRPr="00D83911" w14:paraId="3AC04082" w14:textId="77777777" w:rsidTr="004D3827">
        <w:trPr>
          <w:trHeight w:hRule="exact" w:val="450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05E59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06323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Age &amp; Gender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7F149" w14:textId="295EC1B4" w:rsidR="00F347F9" w:rsidRPr="00D83911" w:rsidRDefault="000D0DFC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Not Applicable</w:t>
            </w:r>
          </w:p>
        </w:tc>
      </w:tr>
      <w:tr w:rsidR="00F347F9" w:rsidRPr="00D83911" w14:paraId="4E610D43" w14:textId="77777777" w:rsidTr="004D3827">
        <w:trPr>
          <w:trHeight w:hRule="exact" w:val="323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777D89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7E776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Date of Birth Proof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17428E" w14:textId="2DCD197B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Aadhar card</w:t>
            </w:r>
            <w:r w:rsidR="00EB3EFE">
              <w:rPr>
                <w:rFonts w:asciiTheme="minorHAnsi" w:hAnsiTheme="minorHAnsi" w:cstheme="minorHAnsi"/>
              </w:rPr>
              <w:t xml:space="preserve"> /Integrated Certificate</w:t>
            </w:r>
          </w:p>
        </w:tc>
      </w:tr>
      <w:tr w:rsidR="00F347F9" w:rsidRPr="00D83911" w14:paraId="27058CF3" w14:textId="77777777" w:rsidTr="004D3827">
        <w:trPr>
          <w:trHeight w:hRule="exact" w:val="624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6AEB5" w14:textId="77777777" w:rsidR="00F347F9" w:rsidRPr="00D83911" w:rsidRDefault="00F347F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9611F" w14:textId="77777777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Bank Account Details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FB669" w14:textId="29D45B0D" w:rsidR="00F347F9" w:rsidRPr="00D83911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Mother</w:t>
            </w:r>
            <w:r w:rsidR="00C36FD9" w:rsidRPr="00D83911">
              <w:rPr>
                <w:rFonts w:asciiTheme="minorHAnsi" w:hAnsiTheme="minorHAnsi" w:cstheme="minorHAnsi"/>
              </w:rPr>
              <w:t>/</w:t>
            </w:r>
            <w:r w:rsidR="00C36FD9" w:rsidRPr="00D83911">
              <w:t xml:space="preserve"> </w:t>
            </w:r>
            <w:r w:rsidR="00C36FD9" w:rsidRPr="00D83911">
              <w:rPr>
                <w:rFonts w:asciiTheme="minorHAnsi" w:hAnsiTheme="minorHAnsi" w:cstheme="minorHAnsi"/>
              </w:rPr>
              <w:t xml:space="preserve">recognized guardian of the </w:t>
            </w:r>
            <w:r w:rsidRPr="00D83911">
              <w:rPr>
                <w:rFonts w:asciiTheme="minorHAnsi" w:hAnsiTheme="minorHAnsi" w:cstheme="minorHAnsi"/>
              </w:rPr>
              <w:t xml:space="preserve">beneficiary should have </w:t>
            </w:r>
            <w:r w:rsidR="00C36FD9" w:rsidRPr="00D83911">
              <w:rPr>
                <w:rFonts w:asciiTheme="minorHAnsi" w:hAnsiTheme="minorHAnsi" w:cstheme="minorHAnsi"/>
              </w:rPr>
              <w:t>an</w:t>
            </w:r>
            <w:r w:rsidRPr="00D83911">
              <w:rPr>
                <w:rFonts w:asciiTheme="minorHAnsi" w:hAnsiTheme="minorHAnsi" w:cstheme="minorHAnsi"/>
              </w:rPr>
              <w:t xml:space="preserve"> account linked with Aadhar card &amp; must be active.</w:t>
            </w:r>
          </w:p>
        </w:tc>
      </w:tr>
      <w:tr w:rsidR="003F39B9" w:rsidRPr="00D83911" w14:paraId="0573628B" w14:textId="77777777" w:rsidTr="004D3827">
        <w:trPr>
          <w:trHeight w:hRule="exact" w:val="620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F3E81" w14:textId="77777777" w:rsidR="003F39B9" w:rsidRPr="00D83911" w:rsidRDefault="003F39B9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DA6C4" w14:textId="490C4D2A" w:rsidR="003F39B9" w:rsidRPr="00D83911" w:rsidRDefault="003F39B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>Attendance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3871F" w14:textId="3339CE5D" w:rsidR="003F39B9" w:rsidRPr="00D83911" w:rsidRDefault="003F39B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83911">
              <w:rPr>
                <w:rFonts w:asciiTheme="minorHAnsi" w:hAnsiTheme="minorHAnsi" w:cstheme="minorHAnsi"/>
              </w:rPr>
              <w:t xml:space="preserve">Beneficiaries </w:t>
            </w:r>
            <w:r w:rsidR="00EB3EFE">
              <w:rPr>
                <w:rFonts w:asciiTheme="minorHAnsi" w:hAnsiTheme="minorHAnsi" w:cstheme="minorHAnsi"/>
              </w:rPr>
              <w:t xml:space="preserve">to </w:t>
            </w:r>
            <w:r w:rsidRPr="00D83911">
              <w:rPr>
                <w:rFonts w:asciiTheme="minorHAnsi" w:hAnsiTheme="minorHAnsi" w:cstheme="minorHAnsi"/>
              </w:rPr>
              <w:t xml:space="preserve">ensure that the child should </w:t>
            </w:r>
            <w:r w:rsidR="00EB3EFE">
              <w:rPr>
                <w:rFonts w:asciiTheme="minorHAnsi" w:hAnsiTheme="minorHAnsi" w:cstheme="minorHAnsi"/>
              </w:rPr>
              <w:t>clock</w:t>
            </w:r>
            <w:r w:rsidR="00EB3EFE" w:rsidRPr="00D83911">
              <w:rPr>
                <w:rFonts w:asciiTheme="minorHAnsi" w:hAnsiTheme="minorHAnsi" w:cstheme="minorHAnsi"/>
              </w:rPr>
              <w:t xml:space="preserve"> </w:t>
            </w:r>
            <w:r w:rsidRPr="00D83911">
              <w:rPr>
                <w:rFonts w:asciiTheme="minorHAnsi" w:hAnsiTheme="minorHAnsi" w:cstheme="minorHAnsi"/>
              </w:rPr>
              <w:t>75% attendance.</w:t>
            </w:r>
          </w:p>
        </w:tc>
      </w:tr>
      <w:tr w:rsidR="00223ED7" w:rsidRPr="00D83911" w14:paraId="5FE9241E" w14:textId="77777777" w:rsidTr="004D3827">
        <w:trPr>
          <w:trHeight w:hRule="exact" w:val="620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14E96" w14:textId="77777777" w:rsidR="00223ED7" w:rsidRPr="00D83911" w:rsidRDefault="00223ED7" w:rsidP="00D8391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E07488" w14:textId="28EB1D1E" w:rsidR="00223ED7" w:rsidRPr="00D83911" w:rsidRDefault="00223ED7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14052" w14:textId="77777777" w:rsidR="00E709AB" w:rsidRDefault="00E709AB" w:rsidP="00E709A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lang w:eastAsia="en-IN"/>
              </w:rPr>
            </w:pPr>
            <w:r>
              <w:rPr>
                <w:rFonts w:asciiTheme="minorHAnsi" w:hAnsiTheme="minorHAnsi" w:cstheme="minorHAnsi"/>
                <w:lang w:eastAsia="en-IN"/>
              </w:rPr>
              <w:t>Total land holding of the family should be less than 3.00 Ac. of Wet (or) 10 Ac. of Dry land (or) 10 Acres of land put together for this purpose.</w:t>
            </w:r>
          </w:p>
          <w:p w14:paraId="70E36D68" w14:textId="77777777" w:rsidR="00223ED7" w:rsidRPr="00D83911" w:rsidRDefault="00223ED7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</w:p>
        </w:tc>
      </w:tr>
    </w:tbl>
    <w:p w14:paraId="10378360" w14:textId="7DF6F30A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05D6D3F4" w14:textId="77777777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0366322B" w:rsidR="00C32E54" w:rsidRPr="007B7B3B" w:rsidRDefault="00F347F9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287129B" w14:textId="029F443C" w:rsidR="004B602B" w:rsidRPr="00B3769F" w:rsidRDefault="00D8577B" w:rsidP="00F60196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5D1A8A" wp14:editId="3AB3029B">
            <wp:simplePos x="0" y="0"/>
            <wp:positionH relativeFrom="margin">
              <wp:posOffset>409575</wp:posOffset>
            </wp:positionH>
            <wp:positionV relativeFrom="margin">
              <wp:posOffset>298450</wp:posOffset>
            </wp:positionV>
            <wp:extent cx="5873750" cy="69596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9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6BF0E6" w14:textId="77777777" w:rsidR="00A161DB" w:rsidRDefault="00A161DB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3A514B06" w14:textId="168214FD" w:rsidR="00F347F9" w:rsidRDefault="00F347F9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597C2F94" w14:textId="6DCF0FCB" w:rsidR="00F347F9" w:rsidRPr="00F347F9" w:rsidRDefault="00F347F9" w:rsidP="00F347F9">
      <w:pPr>
        <w:ind w:left="567"/>
        <w:rPr>
          <w:lang w:eastAsia="x-none"/>
        </w:rPr>
      </w:pPr>
      <w:r>
        <w:rPr>
          <w:lang w:eastAsia="x-none"/>
        </w:rPr>
        <w:t>Respective School Headmaster</w:t>
      </w:r>
      <w:r w:rsidR="004D4028">
        <w:rPr>
          <w:lang w:eastAsia="x-none"/>
        </w:rPr>
        <w:t xml:space="preserve"> / </w:t>
      </w:r>
      <w:r w:rsidR="00C740D5">
        <w:rPr>
          <w:lang w:eastAsia="x-none"/>
        </w:rPr>
        <w:t xml:space="preserve">Inter </w:t>
      </w:r>
      <w:r w:rsidR="004D4028">
        <w:rPr>
          <w:lang w:eastAsia="x-none"/>
        </w:rPr>
        <w:t>College Principal</w:t>
      </w:r>
    </w:p>
    <w:p w14:paraId="36E015EB" w14:textId="762D137B" w:rsidR="00637A97" w:rsidRPr="007B7B3B" w:rsidRDefault="00637A9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70873A19" w14:textId="77777777" w:rsidTr="00F347F9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FE5797" w:rsidRPr="00B3769F" w14:paraId="08E0F188" w14:textId="77777777" w:rsidTr="00F347F9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FE5797" w:rsidRPr="00F662DA" w:rsidRDefault="00FE5797" w:rsidP="00FE579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62F00A68" w14:textId="3FCA1B43" w:rsidR="00FE5797" w:rsidRPr="00F662DA" w:rsidRDefault="00FE5797" w:rsidP="00FE579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Jagananna Amma </w:t>
            </w:r>
            <w:proofErr w:type="spellStart"/>
            <w:r>
              <w:rPr>
                <w:rFonts w:asciiTheme="minorHAnsi" w:hAnsiTheme="minorHAnsi" w:cstheme="minorHAnsi"/>
              </w:rPr>
              <w:t>Vodi</w:t>
            </w:r>
            <w:proofErr w:type="spellEnd"/>
            <w:r w:rsidRPr="00F662DA">
              <w:rPr>
                <w:rFonts w:asciiTheme="minorHAnsi" w:hAnsiTheme="minorHAnsi" w:cstheme="minorHAnsi"/>
              </w:rPr>
              <w:t xml:space="preserve"> GO</w:t>
            </w:r>
          </w:p>
        </w:tc>
        <w:tc>
          <w:tcPr>
            <w:tcW w:w="3969" w:type="dxa"/>
            <w:vAlign w:val="center"/>
          </w:tcPr>
          <w:p w14:paraId="2DCC1225" w14:textId="47878CA5" w:rsidR="00FE5797" w:rsidRPr="00F662DA" w:rsidRDefault="00FE5797" w:rsidP="00FE579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F662DA">
              <w:rPr>
                <w:rFonts w:asciiTheme="minorHAnsi" w:hAnsiTheme="minorHAnsi" w:cstheme="minorHAnsi"/>
                <w:bCs/>
              </w:rPr>
              <w:t xml:space="preserve">G.O. MS. No. </w:t>
            </w:r>
            <w:r>
              <w:rPr>
                <w:rFonts w:asciiTheme="minorHAnsi" w:hAnsiTheme="minorHAnsi" w:cstheme="minorHAnsi"/>
                <w:bCs/>
              </w:rPr>
              <w:t>79</w:t>
            </w:r>
            <w:r w:rsidRPr="00F662DA">
              <w:rPr>
                <w:rFonts w:asciiTheme="minorHAnsi" w:hAnsiTheme="minorHAnsi" w:cstheme="minorHAnsi"/>
                <w:bCs/>
              </w:rPr>
              <w:t xml:space="preserve">, Dated: </w:t>
            </w:r>
            <w:r>
              <w:rPr>
                <w:rFonts w:asciiTheme="minorHAnsi" w:hAnsiTheme="minorHAnsi" w:cstheme="minorHAnsi"/>
                <w:bCs/>
              </w:rPr>
              <w:t>04-11-2019</w:t>
            </w:r>
          </w:p>
        </w:tc>
      </w:tr>
    </w:tbl>
    <w:p w14:paraId="0E865136" w14:textId="7B20280E" w:rsidR="009E3F27" w:rsidRPr="007B7B3B" w:rsidRDefault="00B3769F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 xml:space="preserve">SOP </w:t>
      </w:r>
      <w:r w:rsidR="009E3F27" w:rsidRPr="007B7B3B">
        <w:rPr>
          <w:rFonts w:cs="Calibri Light"/>
        </w:rPr>
        <w:t>Amendment History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65"/>
        <w:gridCol w:w="7082"/>
      </w:tblGrid>
      <w:tr w:rsidR="00A31053" w:rsidRPr="00A31053" w14:paraId="1D90F219" w14:textId="77777777" w:rsidTr="00F60196">
        <w:trPr>
          <w:trHeight w:val="464"/>
        </w:trPr>
        <w:tc>
          <w:tcPr>
            <w:tcW w:w="709" w:type="dxa"/>
            <w:shd w:val="clear" w:color="auto" w:fill="auto"/>
            <w:vAlign w:val="center"/>
          </w:tcPr>
          <w:p w14:paraId="11A82C45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Rev. No.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BB6FF0C" w14:textId="75D33BBD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663611A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B3769F" w:rsidRPr="00B3769F" w14:paraId="19613B1D" w14:textId="77777777" w:rsidTr="00F60196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14:paraId="5CA45FC7" w14:textId="77777777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8FB4610" w14:textId="11BA3B98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dd-mm-</w:t>
            </w:r>
            <w:proofErr w:type="spellStart"/>
            <w:r w:rsidRPr="00F662DA">
              <w:rPr>
                <w:rFonts w:asciiTheme="minorHAnsi" w:hAnsiTheme="minorHAnsi" w:cstheme="minorHAnsi"/>
              </w:rPr>
              <w:t>yy</w:t>
            </w:r>
            <w:proofErr w:type="spellEnd"/>
          </w:p>
        </w:tc>
        <w:tc>
          <w:tcPr>
            <w:tcW w:w="7082" w:type="dxa"/>
            <w:shd w:val="clear" w:color="auto" w:fill="auto"/>
            <w:vAlign w:val="center"/>
          </w:tcPr>
          <w:p w14:paraId="4ABB9573" w14:textId="77777777" w:rsidR="00B3769F" w:rsidRPr="00B3769F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FB2D20" w14:textId="46F3ED6F" w:rsidR="00C31282" w:rsidRDefault="00C31282" w:rsidP="00C31282">
      <w:pPr>
        <w:pStyle w:val="Heading2"/>
        <w:tabs>
          <w:tab w:val="left" w:pos="8906"/>
        </w:tabs>
        <w:spacing w:line="240" w:lineRule="auto"/>
        <w:ind w:left="90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>Contact for Technical Issues</w:t>
      </w:r>
      <w:r>
        <w:rPr>
          <w:lang w:val="en-US"/>
        </w:rPr>
        <w:tab/>
      </w:r>
    </w:p>
    <w:p w14:paraId="38FEF0FA" w14:textId="77777777" w:rsidR="00C31282" w:rsidRDefault="00C31282" w:rsidP="00C31282">
      <w:pPr>
        <w:spacing w:line="240" w:lineRule="auto"/>
        <w:ind w:left="540"/>
        <w:rPr>
          <w:lang w:val="en-US"/>
        </w:rPr>
      </w:pPr>
      <w:r>
        <w:rPr>
          <w:lang w:val="en-US"/>
        </w:rPr>
        <w:t xml:space="preserve">Citizens can reach out to toll Free Nos </w:t>
      </w:r>
      <w:r w:rsidRPr="00713673">
        <w:rPr>
          <w:lang w:val="en-US"/>
        </w:rPr>
        <w:t>– 1902</w:t>
      </w:r>
      <w:r>
        <w:rPr>
          <w:lang w:val="en-US"/>
        </w:rPr>
        <w:t xml:space="preserve"> for raising a grievance (or) can visit </w:t>
      </w:r>
      <w:hyperlink r:id="rId13" w:history="1">
        <w:r w:rsidRPr="00B013A1">
          <w:rPr>
            <w:rStyle w:val="Hyperlink"/>
            <w:lang w:val="en-US"/>
          </w:rPr>
          <w:t>www.navasakam2.apfss.in</w:t>
        </w:r>
      </w:hyperlink>
      <w:r>
        <w:rPr>
          <w:lang w:val="en-US"/>
        </w:rPr>
        <w:t xml:space="preserve"> </w:t>
      </w:r>
    </w:p>
    <w:p w14:paraId="276F842F" w14:textId="77777777" w:rsidR="00C31282" w:rsidRDefault="00C31282" w:rsidP="00C31282">
      <w:pPr>
        <w:spacing w:after="0" w:line="240" w:lineRule="auto"/>
        <w:rPr>
          <w:lang w:val="en-US"/>
        </w:rPr>
      </w:pPr>
      <w:r>
        <w:rPr>
          <w:lang w:val="en-US"/>
        </w:rPr>
        <w:t xml:space="preserve"> </w:t>
      </w:r>
    </w:p>
    <w:p w14:paraId="7C2EBEFC" w14:textId="77777777" w:rsidR="00C31282" w:rsidRDefault="00C31282" w:rsidP="00C31282">
      <w:pPr>
        <w:spacing w:after="0" w:line="240" w:lineRule="auto"/>
        <w:rPr>
          <w:lang w:val="en-US"/>
        </w:rPr>
      </w:pPr>
    </w:p>
    <w:p w14:paraId="2861C76E" w14:textId="77777777" w:rsidR="00C31282" w:rsidRPr="00B3769F" w:rsidRDefault="00C31282" w:rsidP="00C31282">
      <w:pPr>
        <w:spacing w:after="0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  <w:r>
        <w:rPr>
          <w:lang w:val="en-US"/>
        </w:rPr>
        <w:t xml:space="preserve">           </w:t>
      </w:r>
    </w:p>
    <w:p w14:paraId="1B68620D" w14:textId="77777777" w:rsidR="009E3F27" w:rsidRPr="00B3769F" w:rsidRDefault="009E3F27" w:rsidP="007C6C69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sectPr w:rsidR="009E3F27" w:rsidRPr="00B3769F" w:rsidSect="000F0EB9">
      <w:headerReference w:type="default" r:id="rId14"/>
      <w:footerReference w:type="default" r:id="rId15"/>
      <w:footerReference w:type="first" r:id="rId16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A4F7" w14:textId="77777777" w:rsidR="000C1EC9" w:rsidRDefault="000C1EC9" w:rsidP="00377972">
      <w:pPr>
        <w:spacing w:after="0" w:line="240" w:lineRule="auto"/>
      </w:pPr>
      <w:r>
        <w:separator/>
      </w:r>
    </w:p>
  </w:endnote>
  <w:endnote w:type="continuationSeparator" w:id="0">
    <w:p w14:paraId="6830B03F" w14:textId="77777777" w:rsidR="000C1EC9" w:rsidRDefault="000C1EC9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29A8D" w14:textId="77777777" w:rsidR="000C1EC9" w:rsidRDefault="000C1EC9" w:rsidP="00377972">
      <w:pPr>
        <w:spacing w:after="0" w:line="240" w:lineRule="auto"/>
      </w:pPr>
      <w:r>
        <w:separator/>
      </w:r>
    </w:p>
  </w:footnote>
  <w:footnote w:type="continuationSeparator" w:id="0">
    <w:p w14:paraId="12A009F7" w14:textId="77777777" w:rsidR="000C1EC9" w:rsidRDefault="000C1EC9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0F0EB9" w:rsidRPr="000F0EB9" w14:paraId="0789F046" w14:textId="77777777" w:rsidTr="004D4028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7874D3AF" w14:textId="77777777" w:rsidR="000F0EB9" w:rsidRPr="00BE0B5C" w:rsidRDefault="000F0EB9" w:rsidP="000F0EB9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3738A69A" wp14:editId="135C39C4">
                <wp:extent cx="735190" cy="792000"/>
                <wp:effectExtent l="0" t="0" r="8255" b="8255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shd w:val="clear" w:color="auto" w:fill="auto"/>
          <w:vAlign w:val="center"/>
          <w:hideMark/>
        </w:tcPr>
        <w:p w14:paraId="34E9C727" w14:textId="77777777" w:rsidR="000F0EB9" w:rsidRPr="000F0EB9" w:rsidRDefault="000F0EB9" w:rsidP="000F0EB9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</w:p>
      </w:tc>
    </w:tr>
    <w:tr w:rsidR="000F0EB9" w:rsidRPr="000F0EB9" w14:paraId="39817A2B" w14:textId="77777777" w:rsidTr="004D4028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51D35D62" w14:textId="77777777" w:rsidR="000F0EB9" w:rsidRPr="00BE0B5C" w:rsidRDefault="000F0EB9" w:rsidP="000F0EB9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shd w:val="clear" w:color="auto" w:fill="auto"/>
          <w:vAlign w:val="center"/>
          <w:hideMark/>
        </w:tcPr>
        <w:p w14:paraId="34B25C08" w14:textId="77777777" w:rsidR="000F0EB9" w:rsidRPr="000F0EB9" w:rsidRDefault="000F0EB9" w:rsidP="000F0EB9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Jagananna Amma </w:t>
          </w:r>
          <w:proofErr w:type="spellStart"/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Vodi</w:t>
          </w:r>
          <w:proofErr w:type="spellEnd"/>
        </w:p>
      </w:tc>
    </w:tr>
  </w:tbl>
  <w:p w14:paraId="787412BE" w14:textId="77777777" w:rsidR="000F0EB9" w:rsidRDefault="000F0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0FF"/>
    <w:multiLevelType w:val="hybridMultilevel"/>
    <w:tmpl w:val="2A2C4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54DE"/>
    <w:multiLevelType w:val="hybridMultilevel"/>
    <w:tmpl w:val="1D604B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9286C"/>
    <w:multiLevelType w:val="hybridMultilevel"/>
    <w:tmpl w:val="EE2A8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3098"/>
    <w:multiLevelType w:val="hybridMultilevel"/>
    <w:tmpl w:val="267CCAA0"/>
    <w:lvl w:ilvl="0" w:tplc="1EC48F62">
      <w:start w:val="2"/>
      <w:numFmt w:val="bullet"/>
      <w:lvlText w:val="-"/>
      <w:lvlJc w:val="left"/>
      <w:pPr>
        <w:ind w:left="668" w:hanging="360"/>
      </w:pPr>
      <w:rPr>
        <w:rFonts w:ascii="Trebuchet MS" w:eastAsia="Calibri" w:hAnsi="Trebuchet M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5" w15:restartNumberingAfterBreak="0">
    <w:nsid w:val="176E7EF3"/>
    <w:multiLevelType w:val="multilevel"/>
    <w:tmpl w:val="0F64B0F6"/>
    <w:lvl w:ilvl="0">
      <w:start w:val="3"/>
      <w:numFmt w:val="decimal"/>
      <w:lvlText w:val="%1"/>
      <w:lvlJc w:val="left"/>
      <w:pPr>
        <w:ind w:left="360" w:hanging="360"/>
      </w:pPr>
      <w:rPr>
        <w:rFonts w:ascii="Tms Rmn" w:hAnsi="Tms Rmn" w:cs="Tms Rmn" w:hint="default"/>
        <w:b/>
        <w:color w:val="000000"/>
        <w:sz w:val="24"/>
      </w:rPr>
    </w:lvl>
    <w:lvl w:ilvl="1">
      <w:start w:val="4"/>
      <w:numFmt w:val="decimal"/>
      <w:lvlText w:val="%1.%2"/>
      <w:lvlJc w:val="left"/>
      <w:pPr>
        <w:ind w:left="1905" w:hanging="360"/>
      </w:pPr>
      <w:rPr>
        <w:rFonts w:ascii="Tms Rmn" w:hAnsi="Tms Rmn" w:cs="Tms Rmn" w:hint="default"/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ascii="Tms Rmn" w:hAnsi="Tms Rmn" w:cs="Tms Rmn" w:hint="default"/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ascii="Tms Rmn" w:hAnsi="Tms Rmn" w:cs="Tms Rmn"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ascii="Tms Rmn" w:hAnsi="Tms Rmn" w:cs="Tms Rmn" w:hint="default"/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ascii="Tms Rmn" w:hAnsi="Tms Rmn" w:cs="Tms Rmn" w:hint="default"/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ascii="Tms Rmn" w:hAnsi="Tms Rmn" w:cs="Tms Rmn" w:hint="default"/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ascii="Tms Rmn" w:hAnsi="Tms Rmn" w:cs="Tms Rmn" w:hint="default"/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800" w:hanging="1440"/>
      </w:pPr>
      <w:rPr>
        <w:rFonts w:ascii="Tms Rmn" w:hAnsi="Tms Rmn" w:cs="Tms Rmn" w:hint="default"/>
        <w:b/>
        <w:color w:val="000000"/>
        <w:sz w:val="24"/>
      </w:rPr>
    </w:lvl>
  </w:abstractNum>
  <w:abstractNum w:abstractNumId="6" w15:restartNumberingAfterBreak="0">
    <w:nsid w:val="1BBD5C73"/>
    <w:multiLevelType w:val="hybridMultilevel"/>
    <w:tmpl w:val="01BE5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A0FD7"/>
    <w:multiLevelType w:val="hybridMultilevel"/>
    <w:tmpl w:val="D3ACEBE8"/>
    <w:lvl w:ilvl="0" w:tplc="2B74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DC604D"/>
    <w:multiLevelType w:val="hybridMultilevel"/>
    <w:tmpl w:val="FA263238"/>
    <w:lvl w:ilvl="0" w:tplc="8FB0E934">
      <w:numFmt w:val="bullet"/>
      <w:lvlText w:val="•"/>
      <w:lvlJc w:val="left"/>
      <w:pPr>
        <w:ind w:left="1080" w:hanging="720"/>
      </w:pPr>
      <w:rPr>
        <w:rFonts w:ascii="Avenir Next LT Pro Light" w:eastAsia="Calibri" w:hAnsi="Avenir Next LT Pro Light" w:cs="Tms Rm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5062E"/>
    <w:multiLevelType w:val="hybridMultilevel"/>
    <w:tmpl w:val="799E0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4DAA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82A7A9A"/>
    <w:multiLevelType w:val="hybridMultilevel"/>
    <w:tmpl w:val="F2DED948"/>
    <w:lvl w:ilvl="0" w:tplc="4FF25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A1768"/>
    <w:multiLevelType w:val="hybridMultilevel"/>
    <w:tmpl w:val="70FCFF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D704E"/>
    <w:multiLevelType w:val="multilevel"/>
    <w:tmpl w:val="8138B828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CD93E8D"/>
    <w:multiLevelType w:val="hybridMultilevel"/>
    <w:tmpl w:val="CCE878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00AA9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8122E"/>
    <w:multiLevelType w:val="hybridMultilevel"/>
    <w:tmpl w:val="5D8412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5264F"/>
    <w:multiLevelType w:val="hybridMultilevel"/>
    <w:tmpl w:val="44AE2D34"/>
    <w:lvl w:ilvl="0" w:tplc="AAA40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E32DC"/>
    <w:multiLevelType w:val="multilevel"/>
    <w:tmpl w:val="A8FEA8F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480C271F"/>
    <w:multiLevelType w:val="hybridMultilevel"/>
    <w:tmpl w:val="47503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483272"/>
    <w:multiLevelType w:val="multilevel"/>
    <w:tmpl w:val="009CD914"/>
    <w:lvl w:ilvl="0">
      <w:start w:val="1"/>
      <w:numFmt w:val="decimal"/>
      <w:lvlText w:val="%1."/>
      <w:lvlJc w:val="left"/>
      <w:pPr>
        <w:tabs>
          <w:tab w:val="num" w:pos="270"/>
        </w:tabs>
        <w:ind w:left="27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1536C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9718A"/>
    <w:multiLevelType w:val="hybridMultilevel"/>
    <w:tmpl w:val="6990393C"/>
    <w:lvl w:ilvl="0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40" w:hanging="360"/>
      </w:pPr>
      <w:rPr>
        <w:rFonts w:ascii="Wingdings" w:hAnsi="Wingdings" w:hint="default"/>
      </w:rPr>
    </w:lvl>
  </w:abstractNum>
  <w:abstractNum w:abstractNumId="24" w15:restartNumberingAfterBreak="0">
    <w:nsid w:val="55F43015"/>
    <w:multiLevelType w:val="hybridMultilevel"/>
    <w:tmpl w:val="B1A0C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BC2556"/>
    <w:multiLevelType w:val="hybridMultilevel"/>
    <w:tmpl w:val="0E5EB1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480F"/>
    <w:multiLevelType w:val="hybridMultilevel"/>
    <w:tmpl w:val="3A808F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D519F"/>
    <w:multiLevelType w:val="hybridMultilevel"/>
    <w:tmpl w:val="FD927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16ADF"/>
    <w:multiLevelType w:val="multilevel"/>
    <w:tmpl w:val="5DE0DC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FD11A94"/>
    <w:multiLevelType w:val="multilevel"/>
    <w:tmpl w:val="9426099C"/>
    <w:lvl w:ilvl="0">
      <w:start w:val="3"/>
      <w:numFmt w:val="decimal"/>
      <w:lvlText w:val="%1"/>
      <w:lvlJc w:val="left"/>
      <w:pPr>
        <w:ind w:left="480" w:hanging="480"/>
      </w:pPr>
      <w:rPr>
        <w:rFonts w:ascii="Tms Rmn" w:hAnsi="Tms Rmn" w:cs="Tms Rmn" w:hint="default"/>
        <w:color w:val="000000"/>
        <w:sz w:val="24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ascii="Tms Rmn" w:hAnsi="Tms Rmn" w:cs="Tms Rm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ms Rmn" w:hAnsi="Tms Rmn" w:cs="Tms Rm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Tms Rmn" w:hAnsi="Tms Rmn" w:cs="Tms Rm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Tms Rmn" w:hAnsi="Tms Rmn" w:cs="Tms Rm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Tms Rmn" w:hAnsi="Tms Rmn" w:cs="Tms Rm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Tms Rmn" w:hAnsi="Tms Rmn" w:cs="Tms Rm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Tms Rmn" w:hAnsi="Tms Rmn" w:cs="Tms Rm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Tms Rmn" w:hAnsi="Tms Rmn" w:cs="Tms Rmn" w:hint="default"/>
        <w:color w:val="000000"/>
        <w:sz w:val="24"/>
      </w:rPr>
    </w:lvl>
  </w:abstractNum>
  <w:abstractNum w:abstractNumId="30" w15:restartNumberingAfterBreak="0">
    <w:nsid w:val="5FEC31A7"/>
    <w:multiLevelType w:val="hybridMultilevel"/>
    <w:tmpl w:val="081A112E"/>
    <w:lvl w:ilvl="0" w:tplc="A3A68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9103E"/>
    <w:multiLevelType w:val="hybridMultilevel"/>
    <w:tmpl w:val="978EC3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40959"/>
    <w:multiLevelType w:val="hybridMultilevel"/>
    <w:tmpl w:val="961ACE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768FE"/>
    <w:multiLevelType w:val="hybridMultilevel"/>
    <w:tmpl w:val="7C1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41A1E"/>
    <w:multiLevelType w:val="hybridMultilevel"/>
    <w:tmpl w:val="2F4822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42BF7"/>
    <w:multiLevelType w:val="hybridMultilevel"/>
    <w:tmpl w:val="A20662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76C1A"/>
    <w:multiLevelType w:val="hybridMultilevel"/>
    <w:tmpl w:val="D3C0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B2F06"/>
    <w:multiLevelType w:val="hybridMultilevel"/>
    <w:tmpl w:val="496C1F8C"/>
    <w:lvl w:ilvl="0" w:tplc="7734981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701CF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1D00E32"/>
    <w:multiLevelType w:val="hybridMultilevel"/>
    <w:tmpl w:val="DA880B12"/>
    <w:lvl w:ilvl="0" w:tplc="4C84C1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211FA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85B8A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10FB1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B7FF5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5" w15:restartNumberingAfterBreak="0">
    <w:nsid w:val="7DA91704"/>
    <w:multiLevelType w:val="multilevel"/>
    <w:tmpl w:val="8CCC07B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6" w15:restartNumberingAfterBreak="0">
    <w:nsid w:val="7DF572B0"/>
    <w:multiLevelType w:val="hybridMultilevel"/>
    <w:tmpl w:val="5816DD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172B5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136E6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366658">
    <w:abstractNumId w:val="32"/>
  </w:num>
  <w:num w:numId="2" w16cid:durableId="1504078868">
    <w:abstractNumId w:val="46"/>
  </w:num>
  <w:num w:numId="3" w16cid:durableId="1266883207">
    <w:abstractNumId w:val="9"/>
  </w:num>
  <w:num w:numId="4" w16cid:durableId="925772260">
    <w:abstractNumId w:val="4"/>
  </w:num>
  <w:num w:numId="5" w16cid:durableId="1361777526">
    <w:abstractNumId w:val="7"/>
  </w:num>
  <w:num w:numId="6" w16cid:durableId="1509633939">
    <w:abstractNumId w:val="2"/>
  </w:num>
  <w:num w:numId="7" w16cid:durableId="1277716588">
    <w:abstractNumId w:val="34"/>
  </w:num>
  <w:num w:numId="8" w16cid:durableId="1664620920">
    <w:abstractNumId w:val="19"/>
  </w:num>
  <w:num w:numId="9" w16cid:durableId="1862158153">
    <w:abstractNumId w:val="17"/>
  </w:num>
  <w:num w:numId="10" w16cid:durableId="878054111">
    <w:abstractNumId w:val="6"/>
  </w:num>
  <w:num w:numId="11" w16cid:durableId="104422953">
    <w:abstractNumId w:val="20"/>
  </w:num>
  <w:num w:numId="12" w16cid:durableId="784888969">
    <w:abstractNumId w:val="44"/>
  </w:num>
  <w:num w:numId="13" w16cid:durableId="1980112264">
    <w:abstractNumId w:val="39"/>
  </w:num>
  <w:num w:numId="14" w16cid:durableId="1935624298">
    <w:abstractNumId w:val="10"/>
  </w:num>
  <w:num w:numId="15" w16cid:durableId="2006085726">
    <w:abstractNumId w:val="43"/>
  </w:num>
  <w:num w:numId="16" w16cid:durableId="1994025617">
    <w:abstractNumId w:val="25"/>
  </w:num>
  <w:num w:numId="17" w16cid:durableId="1673409072">
    <w:abstractNumId w:val="22"/>
  </w:num>
  <w:num w:numId="18" w16cid:durableId="1158768696">
    <w:abstractNumId w:val="47"/>
  </w:num>
  <w:num w:numId="19" w16cid:durableId="1875195504">
    <w:abstractNumId w:val="33"/>
  </w:num>
  <w:num w:numId="20" w16cid:durableId="1098058697">
    <w:abstractNumId w:val="38"/>
  </w:num>
  <w:num w:numId="21" w16cid:durableId="1224753318">
    <w:abstractNumId w:val="42"/>
  </w:num>
  <w:num w:numId="22" w16cid:durableId="1649478605">
    <w:abstractNumId w:val="48"/>
  </w:num>
  <w:num w:numId="23" w16cid:durableId="1988435190">
    <w:abstractNumId w:val="45"/>
  </w:num>
  <w:num w:numId="24" w16cid:durableId="387340991">
    <w:abstractNumId w:val="28"/>
  </w:num>
  <w:num w:numId="25" w16cid:durableId="1139608973">
    <w:abstractNumId w:val="5"/>
  </w:num>
  <w:num w:numId="26" w16cid:durableId="2086876950">
    <w:abstractNumId w:val="29"/>
  </w:num>
  <w:num w:numId="27" w16cid:durableId="2060207588">
    <w:abstractNumId w:val="18"/>
  </w:num>
  <w:num w:numId="28" w16cid:durableId="1958876420">
    <w:abstractNumId w:val="13"/>
  </w:num>
  <w:num w:numId="29" w16cid:durableId="1241788288">
    <w:abstractNumId w:val="14"/>
  </w:num>
  <w:num w:numId="30" w16cid:durableId="675766370">
    <w:abstractNumId w:val="8"/>
  </w:num>
  <w:num w:numId="31" w16cid:durableId="1030107401">
    <w:abstractNumId w:val="36"/>
  </w:num>
  <w:num w:numId="32" w16cid:durableId="385569301">
    <w:abstractNumId w:val="35"/>
  </w:num>
  <w:num w:numId="33" w16cid:durableId="1331561074">
    <w:abstractNumId w:val="31"/>
  </w:num>
  <w:num w:numId="34" w16cid:durableId="1224559650">
    <w:abstractNumId w:val="40"/>
  </w:num>
  <w:num w:numId="35" w16cid:durableId="1154493895">
    <w:abstractNumId w:val="16"/>
  </w:num>
  <w:num w:numId="36" w16cid:durableId="1081293698">
    <w:abstractNumId w:val="27"/>
  </w:num>
  <w:num w:numId="37" w16cid:durableId="1885824932">
    <w:abstractNumId w:val="1"/>
  </w:num>
  <w:num w:numId="38" w16cid:durableId="965425286">
    <w:abstractNumId w:val="26"/>
  </w:num>
  <w:num w:numId="39" w16cid:durableId="1626043560">
    <w:abstractNumId w:val="21"/>
  </w:num>
  <w:num w:numId="40" w16cid:durableId="1037970438">
    <w:abstractNumId w:val="30"/>
  </w:num>
  <w:num w:numId="41" w16cid:durableId="230622218">
    <w:abstractNumId w:val="3"/>
  </w:num>
  <w:num w:numId="42" w16cid:durableId="2079278700">
    <w:abstractNumId w:val="15"/>
  </w:num>
  <w:num w:numId="43" w16cid:durableId="1432433261">
    <w:abstractNumId w:val="11"/>
  </w:num>
  <w:num w:numId="44" w16cid:durableId="179048589">
    <w:abstractNumId w:val="37"/>
  </w:num>
  <w:num w:numId="45" w16cid:durableId="1505589928">
    <w:abstractNumId w:val="24"/>
  </w:num>
  <w:num w:numId="46" w16cid:durableId="1351032912">
    <w:abstractNumId w:val="0"/>
  </w:num>
  <w:num w:numId="47" w16cid:durableId="432281534">
    <w:abstractNumId w:val="23"/>
  </w:num>
  <w:num w:numId="48" w16cid:durableId="48189741">
    <w:abstractNumId w:val="12"/>
  </w:num>
  <w:num w:numId="49" w16cid:durableId="130064618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757F"/>
    <w:rsid w:val="00012985"/>
    <w:rsid w:val="00013897"/>
    <w:rsid w:val="00016854"/>
    <w:rsid w:val="000243CF"/>
    <w:rsid w:val="00030A85"/>
    <w:rsid w:val="000364C4"/>
    <w:rsid w:val="00042467"/>
    <w:rsid w:val="00051800"/>
    <w:rsid w:val="00053C61"/>
    <w:rsid w:val="000561BD"/>
    <w:rsid w:val="00057760"/>
    <w:rsid w:val="00061140"/>
    <w:rsid w:val="00063071"/>
    <w:rsid w:val="000673D7"/>
    <w:rsid w:val="00070EB2"/>
    <w:rsid w:val="00072553"/>
    <w:rsid w:val="00076D61"/>
    <w:rsid w:val="00087E7D"/>
    <w:rsid w:val="000B304C"/>
    <w:rsid w:val="000C1EC9"/>
    <w:rsid w:val="000D0DFC"/>
    <w:rsid w:val="000D223F"/>
    <w:rsid w:val="000D65B3"/>
    <w:rsid w:val="000E1922"/>
    <w:rsid w:val="000E5415"/>
    <w:rsid w:val="000E7055"/>
    <w:rsid w:val="000E7423"/>
    <w:rsid w:val="000F0EB9"/>
    <w:rsid w:val="001011B9"/>
    <w:rsid w:val="00101EB5"/>
    <w:rsid w:val="00121CCD"/>
    <w:rsid w:val="00125056"/>
    <w:rsid w:val="001255BC"/>
    <w:rsid w:val="00126385"/>
    <w:rsid w:val="00135236"/>
    <w:rsid w:val="00136892"/>
    <w:rsid w:val="00155F57"/>
    <w:rsid w:val="00161A95"/>
    <w:rsid w:val="001649ED"/>
    <w:rsid w:val="00170852"/>
    <w:rsid w:val="001748FC"/>
    <w:rsid w:val="0017547A"/>
    <w:rsid w:val="00176C8A"/>
    <w:rsid w:val="00181001"/>
    <w:rsid w:val="001824F8"/>
    <w:rsid w:val="0018589F"/>
    <w:rsid w:val="001B12C4"/>
    <w:rsid w:val="001B3DDD"/>
    <w:rsid w:val="001B45C1"/>
    <w:rsid w:val="001B499F"/>
    <w:rsid w:val="001D114D"/>
    <w:rsid w:val="001F3352"/>
    <w:rsid w:val="002151E5"/>
    <w:rsid w:val="00217101"/>
    <w:rsid w:val="0022336D"/>
    <w:rsid w:val="00223ED7"/>
    <w:rsid w:val="00224C44"/>
    <w:rsid w:val="00230FFA"/>
    <w:rsid w:val="00231685"/>
    <w:rsid w:val="00232AAE"/>
    <w:rsid w:val="002473E7"/>
    <w:rsid w:val="002550BB"/>
    <w:rsid w:val="0026564A"/>
    <w:rsid w:val="00265934"/>
    <w:rsid w:val="00282478"/>
    <w:rsid w:val="00286085"/>
    <w:rsid w:val="00295841"/>
    <w:rsid w:val="002A1CF2"/>
    <w:rsid w:val="002B12B4"/>
    <w:rsid w:val="002B53AA"/>
    <w:rsid w:val="002C0F70"/>
    <w:rsid w:val="002C1D2E"/>
    <w:rsid w:val="002E480B"/>
    <w:rsid w:val="002E5CC7"/>
    <w:rsid w:val="003022C4"/>
    <w:rsid w:val="00307B41"/>
    <w:rsid w:val="00317304"/>
    <w:rsid w:val="00322303"/>
    <w:rsid w:val="00327900"/>
    <w:rsid w:val="0033345B"/>
    <w:rsid w:val="00361E9D"/>
    <w:rsid w:val="00367FE8"/>
    <w:rsid w:val="0037757F"/>
    <w:rsid w:val="00377972"/>
    <w:rsid w:val="003A0E90"/>
    <w:rsid w:val="003A37AF"/>
    <w:rsid w:val="003A4B3C"/>
    <w:rsid w:val="003B759F"/>
    <w:rsid w:val="003C36FA"/>
    <w:rsid w:val="003D2FF7"/>
    <w:rsid w:val="003E6DEE"/>
    <w:rsid w:val="003F0361"/>
    <w:rsid w:val="003F1C86"/>
    <w:rsid w:val="003F2522"/>
    <w:rsid w:val="003F39B9"/>
    <w:rsid w:val="00401091"/>
    <w:rsid w:val="00404011"/>
    <w:rsid w:val="00405204"/>
    <w:rsid w:val="00405D66"/>
    <w:rsid w:val="00406125"/>
    <w:rsid w:val="00414E53"/>
    <w:rsid w:val="00415C20"/>
    <w:rsid w:val="00416B8F"/>
    <w:rsid w:val="00423EB2"/>
    <w:rsid w:val="0042542B"/>
    <w:rsid w:val="00426636"/>
    <w:rsid w:val="00432128"/>
    <w:rsid w:val="00434600"/>
    <w:rsid w:val="00444FFD"/>
    <w:rsid w:val="0045613E"/>
    <w:rsid w:val="0048209B"/>
    <w:rsid w:val="00484CF0"/>
    <w:rsid w:val="00486164"/>
    <w:rsid w:val="00494A6C"/>
    <w:rsid w:val="004A2E35"/>
    <w:rsid w:val="004B418F"/>
    <w:rsid w:val="004B602B"/>
    <w:rsid w:val="004B7260"/>
    <w:rsid w:val="004C3522"/>
    <w:rsid w:val="004C727A"/>
    <w:rsid w:val="004D3827"/>
    <w:rsid w:val="004D4028"/>
    <w:rsid w:val="004E4549"/>
    <w:rsid w:val="004E4697"/>
    <w:rsid w:val="004F2718"/>
    <w:rsid w:val="004F5049"/>
    <w:rsid w:val="00500604"/>
    <w:rsid w:val="0050303F"/>
    <w:rsid w:val="0050308A"/>
    <w:rsid w:val="00503453"/>
    <w:rsid w:val="0050564D"/>
    <w:rsid w:val="00520B9D"/>
    <w:rsid w:val="005345E4"/>
    <w:rsid w:val="00537101"/>
    <w:rsid w:val="005400E6"/>
    <w:rsid w:val="00550F75"/>
    <w:rsid w:val="005547BD"/>
    <w:rsid w:val="00554BC5"/>
    <w:rsid w:val="00562A2C"/>
    <w:rsid w:val="005802E9"/>
    <w:rsid w:val="00587780"/>
    <w:rsid w:val="00595C50"/>
    <w:rsid w:val="005A375F"/>
    <w:rsid w:val="005A3FE2"/>
    <w:rsid w:val="005A4FEA"/>
    <w:rsid w:val="005B0440"/>
    <w:rsid w:val="005B698F"/>
    <w:rsid w:val="005C448B"/>
    <w:rsid w:val="005C4A4D"/>
    <w:rsid w:val="005D4A1A"/>
    <w:rsid w:val="005E5887"/>
    <w:rsid w:val="00604EBC"/>
    <w:rsid w:val="006126AC"/>
    <w:rsid w:val="00620F85"/>
    <w:rsid w:val="00622D42"/>
    <w:rsid w:val="00630134"/>
    <w:rsid w:val="00637A97"/>
    <w:rsid w:val="00644351"/>
    <w:rsid w:val="006472F7"/>
    <w:rsid w:val="006507C7"/>
    <w:rsid w:val="00655C9A"/>
    <w:rsid w:val="00681AF2"/>
    <w:rsid w:val="00682CD3"/>
    <w:rsid w:val="00682F6C"/>
    <w:rsid w:val="00684506"/>
    <w:rsid w:val="006861BA"/>
    <w:rsid w:val="006877E6"/>
    <w:rsid w:val="006A16C1"/>
    <w:rsid w:val="006A2004"/>
    <w:rsid w:val="006A3BC4"/>
    <w:rsid w:val="006B0D82"/>
    <w:rsid w:val="006B12C9"/>
    <w:rsid w:val="006B6606"/>
    <w:rsid w:val="006C11E1"/>
    <w:rsid w:val="006C2167"/>
    <w:rsid w:val="006C2601"/>
    <w:rsid w:val="006C422E"/>
    <w:rsid w:val="006D6587"/>
    <w:rsid w:val="006E402C"/>
    <w:rsid w:val="006F3C21"/>
    <w:rsid w:val="006F6AC7"/>
    <w:rsid w:val="006F7BF6"/>
    <w:rsid w:val="00703E44"/>
    <w:rsid w:val="00707BF0"/>
    <w:rsid w:val="00717140"/>
    <w:rsid w:val="0072778F"/>
    <w:rsid w:val="00732843"/>
    <w:rsid w:val="00734BB8"/>
    <w:rsid w:val="007440CC"/>
    <w:rsid w:val="0076407A"/>
    <w:rsid w:val="00773827"/>
    <w:rsid w:val="0078052E"/>
    <w:rsid w:val="00783468"/>
    <w:rsid w:val="00783681"/>
    <w:rsid w:val="00786893"/>
    <w:rsid w:val="007A048B"/>
    <w:rsid w:val="007A18CF"/>
    <w:rsid w:val="007A22A4"/>
    <w:rsid w:val="007B7B28"/>
    <w:rsid w:val="007B7B3B"/>
    <w:rsid w:val="007C6C69"/>
    <w:rsid w:val="007D05A8"/>
    <w:rsid w:val="007E77B1"/>
    <w:rsid w:val="0080142E"/>
    <w:rsid w:val="008053CB"/>
    <w:rsid w:val="00805E52"/>
    <w:rsid w:val="00814347"/>
    <w:rsid w:val="00822DF6"/>
    <w:rsid w:val="00825F86"/>
    <w:rsid w:val="00832A73"/>
    <w:rsid w:val="008337D2"/>
    <w:rsid w:val="00840D0D"/>
    <w:rsid w:val="008579F2"/>
    <w:rsid w:val="008670D3"/>
    <w:rsid w:val="008776E7"/>
    <w:rsid w:val="00882ED2"/>
    <w:rsid w:val="008837D3"/>
    <w:rsid w:val="0088528C"/>
    <w:rsid w:val="008862B7"/>
    <w:rsid w:val="008879CD"/>
    <w:rsid w:val="00893682"/>
    <w:rsid w:val="00894BDF"/>
    <w:rsid w:val="00895F3A"/>
    <w:rsid w:val="008969FE"/>
    <w:rsid w:val="008B0132"/>
    <w:rsid w:val="008D061C"/>
    <w:rsid w:val="008D0B3C"/>
    <w:rsid w:val="008F0993"/>
    <w:rsid w:val="008F5252"/>
    <w:rsid w:val="009049F4"/>
    <w:rsid w:val="00905EF4"/>
    <w:rsid w:val="00912FF5"/>
    <w:rsid w:val="00916669"/>
    <w:rsid w:val="00942C3B"/>
    <w:rsid w:val="00950005"/>
    <w:rsid w:val="00950954"/>
    <w:rsid w:val="00950999"/>
    <w:rsid w:val="009650F0"/>
    <w:rsid w:val="00965EF6"/>
    <w:rsid w:val="00983B62"/>
    <w:rsid w:val="0098537E"/>
    <w:rsid w:val="009A724D"/>
    <w:rsid w:val="009D4876"/>
    <w:rsid w:val="009E3F27"/>
    <w:rsid w:val="009F2376"/>
    <w:rsid w:val="00A00C46"/>
    <w:rsid w:val="00A059D6"/>
    <w:rsid w:val="00A127CE"/>
    <w:rsid w:val="00A161DB"/>
    <w:rsid w:val="00A31053"/>
    <w:rsid w:val="00A52460"/>
    <w:rsid w:val="00A61187"/>
    <w:rsid w:val="00A648FC"/>
    <w:rsid w:val="00A76F63"/>
    <w:rsid w:val="00A852B5"/>
    <w:rsid w:val="00A91061"/>
    <w:rsid w:val="00A92B8B"/>
    <w:rsid w:val="00A9575E"/>
    <w:rsid w:val="00AA65BA"/>
    <w:rsid w:val="00AB5478"/>
    <w:rsid w:val="00AC5518"/>
    <w:rsid w:val="00AC6816"/>
    <w:rsid w:val="00AD203E"/>
    <w:rsid w:val="00AD339B"/>
    <w:rsid w:val="00AE0A2E"/>
    <w:rsid w:val="00AE2DB6"/>
    <w:rsid w:val="00AE5B04"/>
    <w:rsid w:val="00B1029D"/>
    <w:rsid w:val="00B333CC"/>
    <w:rsid w:val="00B3769F"/>
    <w:rsid w:val="00B43B1E"/>
    <w:rsid w:val="00B626FF"/>
    <w:rsid w:val="00B9053B"/>
    <w:rsid w:val="00B9139B"/>
    <w:rsid w:val="00B943FC"/>
    <w:rsid w:val="00BA1EB2"/>
    <w:rsid w:val="00BB0D45"/>
    <w:rsid w:val="00BB2CBA"/>
    <w:rsid w:val="00BB643C"/>
    <w:rsid w:val="00BD3E45"/>
    <w:rsid w:val="00BE557C"/>
    <w:rsid w:val="00BF2045"/>
    <w:rsid w:val="00BF60CC"/>
    <w:rsid w:val="00C02FCA"/>
    <w:rsid w:val="00C05962"/>
    <w:rsid w:val="00C12641"/>
    <w:rsid w:val="00C16688"/>
    <w:rsid w:val="00C16D70"/>
    <w:rsid w:val="00C26B67"/>
    <w:rsid w:val="00C3013F"/>
    <w:rsid w:val="00C31282"/>
    <w:rsid w:val="00C32E54"/>
    <w:rsid w:val="00C34D1D"/>
    <w:rsid w:val="00C36FD9"/>
    <w:rsid w:val="00C41C2E"/>
    <w:rsid w:val="00C543FB"/>
    <w:rsid w:val="00C61988"/>
    <w:rsid w:val="00C64A89"/>
    <w:rsid w:val="00C67662"/>
    <w:rsid w:val="00C740D5"/>
    <w:rsid w:val="00C85CC5"/>
    <w:rsid w:val="00C8675C"/>
    <w:rsid w:val="00CA4853"/>
    <w:rsid w:val="00CA64D0"/>
    <w:rsid w:val="00CA742C"/>
    <w:rsid w:val="00CB49FD"/>
    <w:rsid w:val="00CC7CD0"/>
    <w:rsid w:val="00CE045B"/>
    <w:rsid w:val="00CE62B6"/>
    <w:rsid w:val="00CF666C"/>
    <w:rsid w:val="00D167E4"/>
    <w:rsid w:val="00D32F19"/>
    <w:rsid w:val="00D35740"/>
    <w:rsid w:val="00D47EFE"/>
    <w:rsid w:val="00D64000"/>
    <w:rsid w:val="00D71B42"/>
    <w:rsid w:val="00D72646"/>
    <w:rsid w:val="00D73D11"/>
    <w:rsid w:val="00D825ED"/>
    <w:rsid w:val="00D83911"/>
    <w:rsid w:val="00D8577B"/>
    <w:rsid w:val="00DA0254"/>
    <w:rsid w:val="00DA630B"/>
    <w:rsid w:val="00DB6409"/>
    <w:rsid w:val="00DC0117"/>
    <w:rsid w:val="00DD2579"/>
    <w:rsid w:val="00DD7F80"/>
    <w:rsid w:val="00DE0DD0"/>
    <w:rsid w:val="00DE5433"/>
    <w:rsid w:val="00DF6BB0"/>
    <w:rsid w:val="00DF797E"/>
    <w:rsid w:val="00E01B1B"/>
    <w:rsid w:val="00E02C42"/>
    <w:rsid w:val="00E14915"/>
    <w:rsid w:val="00E14E69"/>
    <w:rsid w:val="00E15140"/>
    <w:rsid w:val="00E312ED"/>
    <w:rsid w:val="00E32345"/>
    <w:rsid w:val="00E408A2"/>
    <w:rsid w:val="00E440EE"/>
    <w:rsid w:val="00E47B93"/>
    <w:rsid w:val="00E565C2"/>
    <w:rsid w:val="00E709AB"/>
    <w:rsid w:val="00E73F85"/>
    <w:rsid w:val="00E7577E"/>
    <w:rsid w:val="00E8631A"/>
    <w:rsid w:val="00EA5871"/>
    <w:rsid w:val="00EB2A3F"/>
    <w:rsid w:val="00EB3EFE"/>
    <w:rsid w:val="00EC7B65"/>
    <w:rsid w:val="00ED3FCE"/>
    <w:rsid w:val="00ED4B49"/>
    <w:rsid w:val="00ED7DC3"/>
    <w:rsid w:val="00EE38A0"/>
    <w:rsid w:val="00EE4B4D"/>
    <w:rsid w:val="00EE780F"/>
    <w:rsid w:val="00EF7896"/>
    <w:rsid w:val="00F11BB2"/>
    <w:rsid w:val="00F21618"/>
    <w:rsid w:val="00F347F9"/>
    <w:rsid w:val="00F4741E"/>
    <w:rsid w:val="00F50F29"/>
    <w:rsid w:val="00F60196"/>
    <w:rsid w:val="00F63BA4"/>
    <w:rsid w:val="00F662DA"/>
    <w:rsid w:val="00F67640"/>
    <w:rsid w:val="00F67D83"/>
    <w:rsid w:val="00F70BC4"/>
    <w:rsid w:val="00F70BDB"/>
    <w:rsid w:val="00F8011C"/>
    <w:rsid w:val="00F856DA"/>
    <w:rsid w:val="00F91F68"/>
    <w:rsid w:val="00F97BC5"/>
    <w:rsid w:val="00FC180E"/>
    <w:rsid w:val="00FC440A"/>
    <w:rsid w:val="00FD6AA7"/>
    <w:rsid w:val="00FE474D"/>
    <w:rsid w:val="00FE5797"/>
    <w:rsid w:val="00FE618D"/>
    <w:rsid w:val="00FF00F1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47F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F347F9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B54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avasakam2.apfss.i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0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2</cp:revision>
  <cp:lastPrinted>2017-11-02T18:33:00Z</cp:lastPrinted>
  <dcterms:created xsi:type="dcterms:W3CDTF">2022-06-22T11:05:00Z</dcterms:created>
  <dcterms:modified xsi:type="dcterms:W3CDTF">2022-06-22T11:05:00Z</dcterms:modified>
</cp:coreProperties>
</file>